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北京市大兴区黄村镇教科文体科室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r>
        <w:rPr>
          <w:rFonts w:hint="eastAsia"/>
          <w:sz w:val="32"/>
          <w:szCs w:val="32"/>
          <w:lang w:eastAsia="zh-CN"/>
        </w:rPr>
        <w:t>病媒防制工作经费</w:t>
      </w:r>
      <w:r>
        <w:rPr>
          <w:rFonts w:hint="eastAsia"/>
          <w:sz w:val="32"/>
          <w:szCs w:val="32"/>
          <w:lang w:val="en-US" w:eastAsia="zh-CN"/>
        </w:rPr>
        <w:t>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项目申报单位（科室）：教科文体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病媒防制工作经费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教科文体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张美玲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13911710829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商品采购类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480" w:firstLineChars="200"/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依据《大兴区创建国家卫生区工作方案》（京兴文[2022]7号）和《大兴区创建国家卫生区除四害工作方案》文件要求，确保我区除四害工作达到国家病媒生物密度控制水平C级以上标准。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855"/>
        <w:gridCol w:w="945"/>
        <w:gridCol w:w="943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病媒防制工作经费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271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教科文体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69262639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徐红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ind w:firstLine="280" w:firstLineChars="100"/>
        <w:jc w:val="left"/>
        <w:rPr>
          <w:rFonts w:hint="eastAsia"/>
          <w:sz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确保我区除四害工作达到国家病媒生物密度控制水平C级以上标准，减少镇域内传染病发生，建设宜居大兴环境要求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.</w:t>
      </w:r>
    </w:p>
    <w:p>
      <w:pPr>
        <w:numPr>
          <w:ilvl w:val="0"/>
          <w:numId w:val="0"/>
        </w:numPr>
        <w:jc w:val="left"/>
        <w:rPr>
          <w:rFonts w:hint="eastAsia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/>
          <w:sz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280" w:firstLineChars="1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聘请一家专业消杀公司对镇域内村社、公共区域进行病媒防制，按区要求定期开展爱国卫生宣传，减少辖区内传染病的发生。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0"/>
        </w:numPr>
        <w:ind w:firstLine="280" w:firstLineChars="1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依据《大兴区创建国家卫生区工作方案》（京兴文[2022]7号）和《大兴区创建国家卫生区除四害工作方案》文件要求，确保我区除四害工作达到国家病媒生物密度控制水平C级以上标准。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爱国卫生及病媒防制工作经费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2024年12月完成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0987A7A"/>
    <w:rsid w:val="051938E4"/>
    <w:rsid w:val="0A5D4D63"/>
    <w:rsid w:val="0B304F7C"/>
    <w:rsid w:val="13F73D10"/>
    <w:rsid w:val="1970206A"/>
    <w:rsid w:val="1AA7048E"/>
    <w:rsid w:val="219012DF"/>
    <w:rsid w:val="2F471EE1"/>
    <w:rsid w:val="308113CB"/>
    <w:rsid w:val="347A469A"/>
    <w:rsid w:val="34B53ED7"/>
    <w:rsid w:val="3A0F0C54"/>
    <w:rsid w:val="427A6250"/>
    <w:rsid w:val="4F815F87"/>
    <w:rsid w:val="52383C78"/>
    <w:rsid w:val="54F9326F"/>
    <w:rsid w:val="56DC36B2"/>
    <w:rsid w:val="59467262"/>
    <w:rsid w:val="625005B0"/>
    <w:rsid w:val="651C2939"/>
    <w:rsid w:val="6D535020"/>
    <w:rsid w:val="6E6D19DB"/>
    <w:rsid w:val="6EA761E9"/>
    <w:rsid w:val="70352E4B"/>
    <w:rsid w:val="74A20925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2024-08-13T02:10:53Z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